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B06F76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4A67C9">
        <w:rPr>
          <w:rFonts w:eastAsia="Arial Unicode MS" w:cs="Arial"/>
          <w:bCs/>
          <w:sz w:val="24"/>
          <w:lang w:val="sv-FI"/>
        </w:rPr>
        <w:t>6496</w:t>
      </w:r>
    </w:p>
    <w:p w14:paraId="03EC003B" w14:textId="52C1DE87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EF1F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2FF8">
        <w:rPr>
          <w:rFonts w:ascii="Arial" w:hAnsi="Arial" w:cs="Arial"/>
          <w:b/>
        </w:rPr>
        <w:t>Architectural Assumptions</w:t>
      </w:r>
      <w:r w:rsidR="00200045">
        <w:rPr>
          <w:rFonts w:ascii="Arial" w:hAnsi="Arial" w:cs="Arial"/>
          <w:b/>
        </w:rPr>
        <w:t xml:space="preserve"> </w:t>
      </w:r>
      <w:r w:rsidR="002061B8">
        <w:rPr>
          <w:rFonts w:ascii="Arial" w:hAnsi="Arial" w:cs="Arial"/>
          <w:b/>
        </w:rPr>
        <w:t>a</w:t>
      </w:r>
      <w:r w:rsidR="00E250F0">
        <w:rPr>
          <w:rFonts w:ascii="Arial" w:hAnsi="Arial" w:cs="Arial"/>
          <w:b/>
        </w:rPr>
        <w:t>nd Requirements</w:t>
      </w:r>
    </w:p>
    <w:p w14:paraId="497F845F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061AB0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20.8.1</w:t>
      </w:r>
    </w:p>
    <w:p w14:paraId="513A942C" w14:textId="77777777" w:rsidR="00C477F8" w:rsidRP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C477F8">
        <w:rPr>
          <w:rFonts w:ascii="Arial" w:hAnsi="Arial" w:cs="Arial"/>
          <w:b/>
        </w:rPr>
        <w:t>Release:</w:t>
      </w:r>
      <w:r w:rsidRPr="00C477F8">
        <w:rPr>
          <w:rFonts w:ascii="Arial" w:hAnsi="Arial" w:cs="Arial"/>
          <w:b/>
        </w:rPr>
        <w:tab/>
      </w:r>
      <w:r w:rsidRPr="00C477F8">
        <w:rPr>
          <w:rFonts w:ascii="Arial" w:hAnsi="Arial" w:cs="Arial"/>
          <w:b/>
          <w:bCs/>
          <w:lang w:eastAsia="ja-JP"/>
        </w:rPr>
        <w:t>FS_</w:t>
      </w:r>
      <w:r w:rsidRPr="00C477F8">
        <w:rPr>
          <w:rFonts w:ascii="Arial" w:hAnsi="Arial" w:cs="Arial"/>
          <w:b/>
          <w:bCs/>
        </w:rPr>
        <w:t>SMS2EC_ARC</w:t>
      </w:r>
    </w:p>
    <w:p w14:paraId="04A85BCE" w14:textId="4922378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1FFD">
        <w:rPr>
          <w:rFonts w:ascii="Arial" w:hAnsi="Arial" w:cs="Arial"/>
          <w:i/>
        </w:rPr>
        <w:t xml:space="preserve"> a set of architectural assumptions and requirement is provided based on the SID description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43C885FC" w:rsidR="00F2700C" w:rsidRDefault="00365848" w:rsidP="00465C0D">
      <w:pPr>
        <w:pStyle w:val="Heading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195156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F5BB9">
        <w:rPr>
          <w:lang w:eastAsia="ko-KR"/>
        </w:rPr>
        <w:t>65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2C8425EB" w14:textId="0D08AE49" w:rsidR="007A134D" w:rsidRPr="00CF4930" w:rsidRDefault="007A134D" w:rsidP="007A134D">
      <w:pPr>
        <w:pStyle w:val="Heading1"/>
      </w:pPr>
      <w:r>
        <w:t>4</w:t>
      </w:r>
      <w:r>
        <w:tab/>
      </w:r>
      <w:r w:rsidRPr="00CF4930">
        <w:t>Architectural Assumptions and Requirements</w:t>
      </w:r>
    </w:p>
    <w:p w14:paraId="64AF673C" w14:textId="77777777" w:rsidR="007A134D" w:rsidRPr="00CF4930" w:rsidRDefault="007A134D" w:rsidP="007A134D">
      <w:pPr>
        <w:pStyle w:val="Heading2"/>
      </w:pPr>
      <w:bookmarkStart w:id="1" w:name="_Toc122508432"/>
      <w:bookmarkStart w:id="2" w:name="_Toc204948585"/>
      <w:bookmarkStart w:id="3" w:name="_Toc204948712"/>
      <w:bookmarkStart w:id="4" w:name="_Toc205541425"/>
      <w:r w:rsidRPr="00CF4930">
        <w:t>4.1</w:t>
      </w:r>
      <w:r w:rsidRPr="00CF4930">
        <w:tab/>
        <w:t xml:space="preserve">Architectural </w:t>
      </w:r>
      <w:bookmarkEnd w:id="1"/>
      <w:r w:rsidRPr="00CF4930">
        <w:t>Assumptions</w:t>
      </w:r>
      <w:bookmarkEnd w:id="2"/>
      <w:bookmarkEnd w:id="3"/>
      <w:bookmarkEnd w:id="4"/>
    </w:p>
    <w:p w14:paraId="381851D9" w14:textId="77777777" w:rsidR="007A134D" w:rsidRPr="00CF4930" w:rsidRDefault="007A134D" w:rsidP="007A134D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61C33B69" w14:textId="7152FACD" w:rsidR="007A134D" w:rsidRDefault="007A134D" w:rsidP="00287F45">
      <w:pPr>
        <w:pStyle w:val="B1"/>
        <w:numPr>
          <w:ilvl w:val="0"/>
          <w:numId w:val="4"/>
        </w:numPr>
      </w:pPr>
      <w:r w:rsidRPr="00884837">
        <w:rPr>
          <w:lang w:eastAsia="ja-JP"/>
        </w:rPr>
        <w:t>The architectures for SMS over NAS (see TS 23.272, TS 23.401, TS 23.501, TS 23.502) and SMS over IP</w:t>
      </w:r>
      <w:r>
        <w:rPr>
          <w:lang w:eastAsia="ja-JP"/>
        </w:rPr>
        <w:t xml:space="preserve"> </w:t>
      </w:r>
      <w:r w:rsidRPr="00884837">
        <w:rPr>
          <w:lang w:eastAsia="ja-JP"/>
        </w:rPr>
        <w:t>(see TS 23.204), and the architectural principles of Emergency Services (see TS 23.167) will be used as a</w:t>
      </w:r>
      <w:r>
        <w:rPr>
          <w:lang w:eastAsia="ja-JP"/>
        </w:rPr>
        <w:t xml:space="preserve"> </w:t>
      </w:r>
      <w:r w:rsidRPr="00884837">
        <w:rPr>
          <w:lang w:eastAsia="ja-JP"/>
        </w:rPr>
        <w:t>basis</w:t>
      </w:r>
      <w:r>
        <w:t>.</w:t>
      </w:r>
    </w:p>
    <w:p w14:paraId="19CB13E6" w14:textId="07E1F8FA" w:rsidR="007A134D" w:rsidRDefault="007A134D" w:rsidP="00287F45">
      <w:pPr>
        <w:pStyle w:val="B1"/>
        <w:numPr>
          <w:ilvl w:val="0"/>
          <w:numId w:val="4"/>
        </w:numPr>
      </w:pPr>
      <w:r>
        <w:t>SMS over IP can be applied for both 3GPP access and non-3GPP access (either over EPS or 5GS).</w:t>
      </w:r>
    </w:p>
    <w:p w14:paraId="32478AF0" w14:textId="39BD6D39" w:rsidR="003C1FFD" w:rsidRPr="007715F7" w:rsidRDefault="003C1FFD" w:rsidP="00287F45">
      <w:pPr>
        <w:pStyle w:val="B1"/>
        <w:numPr>
          <w:ilvl w:val="0"/>
          <w:numId w:val="4"/>
        </w:numPr>
      </w:pPr>
      <w:r>
        <w:t>F</w:t>
      </w:r>
      <w:r w:rsidRPr="00BF5745">
        <w:t>or EPS and 5GS</w:t>
      </w:r>
      <w:r>
        <w:t xml:space="preserve">, </w:t>
      </w:r>
      <w:r w:rsidRPr="00BF5745">
        <w:t xml:space="preserve">3GPP access (including TN and NTN) </w:t>
      </w:r>
      <w:r>
        <w:t>is</w:t>
      </w:r>
      <w:r w:rsidRPr="00BF5745">
        <w:t xml:space="preserve"> in scope</w:t>
      </w:r>
      <w:r>
        <w:t>.</w:t>
      </w:r>
    </w:p>
    <w:p w14:paraId="62F89ACD" w14:textId="2EE30A78" w:rsidR="00293F9C" w:rsidRDefault="00293F9C" w:rsidP="00287F45">
      <w:pPr>
        <w:pStyle w:val="B1"/>
        <w:numPr>
          <w:ilvl w:val="0"/>
          <w:numId w:val="4"/>
        </w:numPr>
      </w:pPr>
      <w:r w:rsidRPr="00B52CC4">
        <w:t>UE</w:t>
      </w:r>
      <w:r w:rsidR="00287F45">
        <w:t>s</w:t>
      </w:r>
      <w:r w:rsidRPr="00B52CC4">
        <w:t xml:space="preserve"> in limited service state </w:t>
      </w:r>
      <w:r>
        <w:t xml:space="preserve">are </w:t>
      </w:r>
      <w:r w:rsidRPr="00B52CC4">
        <w:t xml:space="preserve">in scope of this </w:t>
      </w:r>
      <w:r w:rsidR="003C1FFD">
        <w:t>document</w:t>
      </w:r>
      <w:r w:rsidRPr="00B52CC4">
        <w:t>.</w:t>
      </w:r>
    </w:p>
    <w:p w14:paraId="2D51771B" w14:textId="0FD26520" w:rsidR="00080ACD" w:rsidRPr="006960CC" w:rsidRDefault="00B068C5" w:rsidP="00287F45">
      <w:pPr>
        <w:pStyle w:val="B1"/>
        <w:numPr>
          <w:ilvl w:val="0"/>
          <w:numId w:val="4"/>
        </w:numPr>
      </w:pPr>
      <w:r w:rsidRPr="00B73DFF">
        <w:rPr>
          <w:noProof/>
        </w:rPr>
        <w:t>Short Messages</w:t>
      </w:r>
      <w:r w:rsidRPr="00B73DFF">
        <w:rPr>
          <w:lang w:eastAsia="ja-JP"/>
        </w:rPr>
        <w:t xml:space="preserve"> initiated by the </w:t>
      </w:r>
      <w:r w:rsidRPr="00B73DFF">
        <w:t>Emergency Response Center</w:t>
      </w:r>
      <w:r w:rsidRPr="00B73DFF">
        <w:rPr>
          <w:lang w:eastAsia="ja-JP"/>
        </w:rPr>
        <w:t xml:space="preserve"> in response to </w:t>
      </w:r>
      <w:r>
        <w:rPr>
          <w:lang w:eastAsia="ja-JP"/>
        </w:rPr>
        <w:t xml:space="preserve">a </w:t>
      </w:r>
      <w:r w:rsidRPr="00B73DFF">
        <w:rPr>
          <w:noProof/>
        </w:rPr>
        <w:t>Short Message</w:t>
      </w:r>
      <w:r w:rsidRPr="00B73DFF">
        <w:t xml:space="preserve"> to the Emergency Response Center </w:t>
      </w:r>
      <w:r>
        <w:t xml:space="preserve">sent from the UE </w:t>
      </w:r>
      <w:r w:rsidRPr="00B73DFF">
        <w:rPr>
          <w:lang w:eastAsia="ja-JP"/>
        </w:rPr>
        <w:t xml:space="preserve">are treated as regular </w:t>
      </w:r>
      <w:r w:rsidRPr="00B73DFF">
        <w:rPr>
          <w:noProof/>
        </w:rPr>
        <w:t>Short Messages</w:t>
      </w:r>
      <w:r w:rsidRPr="00B73DFF">
        <w:rPr>
          <w:lang w:eastAsia="ja-JP"/>
        </w:rPr>
        <w:t>.</w:t>
      </w:r>
    </w:p>
    <w:p w14:paraId="1808BEA3" w14:textId="77777777" w:rsidR="007A134D" w:rsidRPr="00CF4930" w:rsidRDefault="007A134D" w:rsidP="007A134D">
      <w:pPr>
        <w:rPr>
          <w:lang w:val="en-US" w:eastAsia="zh-CN"/>
        </w:rPr>
      </w:pPr>
    </w:p>
    <w:p w14:paraId="22862DA9" w14:textId="77777777" w:rsidR="007A134D" w:rsidRPr="00CF4930" w:rsidRDefault="007A134D" w:rsidP="007A134D">
      <w:pPr>
        <w:pStyle w:val="Heading2"/>
      </w:pPr>
      <w:bookmarkStart w:id="5" w:name="_Toc122508433"/>
      <w:bookmarkStart w:id="6" w:name="_Toc204948586"/>
      <w:bookmarkStart w:id="7" w:name="_Toc204948713"/>
      <w:bookmarkStart w:id="8" w:name="_Toc205541426"/>
      <w:r w:rsidRPr="00CF4930">
        <w:t>4.2</w:t>
      </w:r>
      <w:r w:rsidRPr="00CF4930">
        <w:tab/>
        <w:t xml:space="preserve">Architectural </w:t>
      </w:r>
      <w:bookmarkEnd w:id="5"/>
      <w:r w:rsidRPr="00CF4930">
        <w:t>Requirements</w:t>
      </w:r>
      <w:bookmarkEnd w:id="6"/>
      <w:bookmarkEnd w:id="7"/>
      <w:bookmarkEnd w:id="8"/>
    </w:p>
    <w:p w14:paraId="109279F3" w14:textId="77777777" w:rsidR="007A134D" w:rsidRPr="00CF4930" w:rsidRDefault="007A134D" w:rsidP="007A134D">
      <w:pPr>
        <w:pStyle w:val="EditorsNote"/>
      </w:pPr>
      <w:r w:rsidRPr="00CF4930">
        <w:t>Editor's Note: This clause defines the architectural requirements that serve as the foundation for the study.</w:t>
      </w:r>
    </w:p>
    <w:p w14:paraId="3FA145A9" w14:textId="3D1F7D8E" w:rsidR="003A46DE" w:rsidRDefault="007A134D" w:rsidP="00BB32D4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Solutions shall be defined both for networks supporting IMS and networks not supporting IMS.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5A69" w14:textId="77777777" w:rsidR="00BE21E4" w:rsidRDefault="00BE21E4">
      <w:r>
        <w:separator/>
      </w:r>
    </w:p>
  </w:endnote>
  <w:endnote w:type="continuationSeparator" w:id="0">
    <w:p w14:paraId="40EF9B40" w14:textId="77777777" w:rsidR="00BE21E4" w:rsidRDefault="00BE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0CBF" w14:textId="77777777" w:rsidR="00BE21E4" w:rsidRDefault="00BE21E4">
      <w:r>
        <w:separator/>
      </w:r>
    </w:p>
  </w:footnote>
  <w:footnote w:type="continuationSeparator" w:id="0">
    <w:p w14:paraId="753BA9E0" w14:textId="77777777" w:rsidR="00BE21E4" w:rsidRDefault="00BE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2C60"/>
    <w:multiLevelType w:val="hybridMultilevel"/>
    <w:tmpl w:val="A57400F4"/>
    <w:lvl w:ilvl="0" w:tplc="FA9CEDC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201734375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1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ACD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293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45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1B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E7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87F45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9C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F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33F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C9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0CC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AD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BB9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4D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778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B37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74E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8C5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F8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E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7F8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A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0F0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14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72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3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2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0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19</cp:revision>
  <cp:lastPrinted>2017-11-09T01:38:00Z</cp:lastPrinted>
  <dcterms:created xsi:type="dcterms:W3CDTF">2025-08-12T08:30:00Z</dcterms:created>
  <dcterms:modified xsi:type="dcterms:W3CDTF">2025-08-14T13:13:00Z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